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216C1" w14:textId="77777777" w:rsidR="00A201F2" w:rsidRPr="00771D70" w:rsidRDefault="00A201F2" w:rsidP="00A201F2">
      <w:pPr>
        <w:pStyle w:val="NoSpacing"/>
      </w:pPr>
      <w:r w:rsidRPr="00A201F2">
        <w:rPr>
          <w:u w:val="single"/>
        </w:rPr>
        <w:t>Henry BACON</w:t>
      </w:r>
      <w:r w:rsidRPr="00771D70">
        <w:t xml:space="preserve">   </w:t>
      </w:r>
      <w:proofErr w:type="gramStart"/>
      <w:r w:rsidRPr="00771D70">
        <w:t xml:space="preserve">   (</w:t>
      </w:r>
      <w:proofErr w:type="gramEnd"/>
      <w:r w:rsidRPr="00771D70">
        <w:t>fl.1496)</w:t>
      </w:r>
    </w:p>
    <w:p w14:paraId="755FAEAB" w14:textId="77777777" w:rsidR="00A201F2" w:rsidRPr="00771D70" w:rsidRDefault="00A201F2" w:rsidP="00A201F2">
      <w:pPr>
        <w:pStyle w:val="NoSpacing"/>
      </w:pPr>
      <w:r w:rsidRPr="00771D70">
        <w:t>of the parish church of Newark, Nottinghamshire.</w:t>
      </w:r>
    </w:p>
    <w:p w14:paraId="72BCDE0A" w14:textId="77777777" w:rsidR="00A201F2" w:rsidRPr="00771D70" w:rsidRDefault="00A201F2" w:rsidP="00A201F2">
      <w:pPr>
        <w:pStyle w:val="NoSpacing"/>
      </w:pPr>
    </w:p>
    <w:p w14:paraId="529F12A7" w14:textId="77777777" w:rsidR="00A201F2" w:rsidRPr="00771D70" w:rsidRDefault="00A201F2" w:rsidP="00A201F2">
      <w:pPr>
        <w:pStyle w:val="NoSpacing"/>
      </w:pPr>
    </w:p>
    <w:p w14:paraId="3B9B7599" w14:textId="77777777" w:rsidR="00A201F2" w:rsidRPr="00771D70" w:rsidRDefault="00A201F2" w:rsidP="00A201F2">
      <w:pPr>
        <w:pStyle w:val="NoSpacing"/>
      </w:pPr>
      <w:r w:rsidRPr="00771D70">
        <w:t>31 Oct.1496</w:t>
      </w:r>
      <w:r w:rsidRPr="00771D70">
        <w:tab/>
        <w:t>He was instituted to the chantry at the altar of the parish church.</w:t>
      </w:r>
    </w:p>
    <w:p w14:paraId="55FB3BC2" w14:textId="77777777" w:rsidR="00A201F2" w:rsidRPr="00771D70" w:rsidRDefault="00A201F2" w:rsidP="00A201F2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p.90)</w:t>
      </w:r>
    </w:p>
    <w:p w14:paraId="22305EC4" w14:textId="77777777" w:rsidR="00A201F2" w:rsidRPr="00771D70" w:rsidRDefault="00A201F2" w:rsidP="00A201F2">
      <w:pPr>
        <w:pStyle w:val="NoSpacing"/>
      </w:pPr>
    </w:p>
    <w:p w14:paraId="34B03E26" w14:textId="77777777" w:rsidR="00A201F2" w:rsidRPr="00771D70" w:rsidRDefault="00A201F2" w:rsidP="00A201F2">
      <w:pPr>
        <w:pStyle w:val="NoSpacing"/>
      </w:pPr>
    </w:p>
    <w:p w14:paraId="684D1371" w14:textId="77777777" w:rsidR="00A201F2" w:rsidRPr="00771D70" w:rsidRDefault="00A201F2" w:rsidP="00A201F2">
      <w:pPr>
        <w:pStyle w:val="NoSpacing"/>
      </w:pPr>
      <w:r w:rsidRPr="00771D70">
        <w:t>7 October 2022</w:t>
      </w:r>
    </w:p>
    <w:p w14:paraId="2EE14C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567E1" w14:textId="77777777" w:rsidR="00A201F2" w:rsidRDefault="00A201F2" w:rsidP="009139A6">
      <w:r>
        <w:separator/>
      </w:r>
    </w:p>
  </w:endnote>
  <w:endnote w:type="continuationSeparator" w:id="0">
    <w:p w14:paraId="05E4AA6C" w14:textId="77777777" w:rsidR="00A201F2" w:rsidRDefault="00A201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A9C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18D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947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6AEB" w14:textId="77777777" w:rsidR="00A201F2" w:rsidRDefault="00A201F2" w:rsidP="009139A6">
      <w:r>
        <w:separator/>
      </w:r>
    </w:p>
  </w:footnote>
  <w:footnote w:type="continuationSeparator" w:id="0">
    <w:p w14:paraId="037AFA23" w14:textId="77777777" w:rsidR="00A201F2" w:rsidRDefault="00A201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B37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32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CDB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F2"/>
    <w:rsid w:val="000666E0"/>
    <w:rsid w:val="002510B7"/>
    <w:rsid w:val="005C130B"/>
    <w:rsid w:val="00826F5C"/>
    <w:rsid w:val="009139A6"/>
    <w:rsid w:val="009448BB"/>
    <w:rsid w:val="00947624"/>
    <w:rsid w:val="00A201F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1D2A0"/>
  <w15:chartTrackingRefBased/>
  <w15:docId w15:val="{617EAA04-4096-4E10-9979-1C888C20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2022-11-10T20:41:00Z</dcterms:created>
  <dcterms:modified xsi:type="dcterms:W3CDTF">2022-11-10T20:42:00Z</dcterms:modified>
</cp:coreProperties>
</file>